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38C3" w14:textId="240E1EE2" w:rsidR="00BE4B76" w:rsidRDefault="00BE4B76" w:rsidP="00BE4B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DF368B">
          <w:rPr>
            <w:b/>
            <w:noProof/>
            <w:sz w:val="24"/>
          </w:rPr>
          <w:t xml:space="preserve">0bis 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</w:t>
        </w:r>
      </w:fldSimple>
      <w:r w:rsidR="0014247C">
        <w:rPr>
          <w:b/>
          <w:i/>
          <w:noProof/>
          <w:sz w:val="28"/>
        </w:rPr>
        <w:t>4939</w:t>
      </w:r>
    </w:p>
    <w:p w14:paraId="074B8E27" w14:textId="1152155C" w:rsidR="009F1E1B" w:rsidRPr="00C4208F" w:rsidRDefault="00C4208F" w:rsidP="00C4208F">
      <w:pPr>
        <w:pStyle w:val="CRCoverPage"/>
        <w:outlineLvl w:val="0"/>
        <w:rPr>
          <w:b/>
          <w:noProof/>
          <w:sz w:val="24"/>
        </w:rPr>
      </w:pPr>
      <w:r>
        <w:rPr>
          <w:sz w:val="20"/>
        </w:rPr>
        <w:fldChar w:fldCharType="begin"/>
      </w:r>
      <w:r>
        <w:instrText xml:space="preserve"> DOCPROPERTY  Location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sz w:val="20"/>
        </w:rPr>
        <w:fldChar w:fldCharType="begin"/>
      </w:r>
      <w:r>
        <w:instrText xml:space="preserve"> DOCPROPERTY  Country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sz w:val="20"/>
        </w:rPr>
        <w:fldChar w:fldCharType="begin"/>
      </w:r>
      <w:r>
        <w:instrText xml:space="preserve"> DOCPROPERTY  StartDate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 xml:space="preserve"> April 15th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sz w:val="20"/>
        </w:rPr>
        <w:fldChar w:fldCharType="begin"/>
      </w:r>
      <w:r>
        <w:instrText xml:space="preserve"> DOCPROPERTY  EndDate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>April 19th 2024</w:t>
      </w:r>
      <w:r>
        <w:rPr>
          <w:b/>
          <w:noProof/>
          <w:sz w:val="24"/>
        </w:rPr>
        <w:fldChar w:fldCharType="end"/>
      </w: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04A86735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1A1197">
        <w:t xml:space="preserve">NTN </w:t>
      </w:r>
      <w:r w:rsidR="00DC7EA5">
        <w:t xml:space="preserve">Enh. </w:t>
      </w:r>
      <w:r w:rsidR="001A1197">
        <w:t xml:space="preserve">– </w:t>
      </w:r>
      <w:r w:rsidR="005D5863">
        <w:t xml:space="preserve">NTN UE </w:t>
      </w:r>
      <w:r w:rsidR="00CC0565">
        <w:t>TRP requirement</w:t>
      </w:r>
      <w:r w:rsidR="00511B97">
        <w:t xml:space="preserve"> and </w:t>
      </w:r>
      <w:r w:rsidR="00352F9F">
        <w:t xml:space="preserve">Tx </w:t>
      </w:r>
      <w:r w:rsidR="00511B97">
        <w:t>antenna performance</w:t>
      </w:r>
    </w:p>
    <w:p w14:paraId="27189950" w14:textId="1D6EDFA6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87E1B">
        <w:t xml:space="preserve"> </w:t>
      </w:r>
      <w:r w:rsidR="00BD52F4">
        <w:t>6.16</w:t>
      </w:r>
      <w:r w:rsidR="00E63CB8">
        <w:t>.5.1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1F630218" w14:textId="77777777" w:rsidR="00D53FF6" w:rsidRDefault="009B4325" w:rsidP="00D53FF6">
      <w:r>
        <w:t>In last RAN</w:t>
      </w:r>
      <w:r w:rsidR="00307C59">
        <w:t>4</w:t>
      </w:r>
      <w:r>
        <w:t>#</w:t>
      </w:r>
      <w:r w:rsidR="00516E8F">
        <w:t>1</w:t>
      </w:r>
      <w:r w:rsidR="00135F92">
        <w:t>10</w:t>
      </w:r>
      <w:r w:rsidR="00897768">
        <w:t>bis</w:t>
      </w:r>
      <w:r w:rsidR="00516E8F">
        <w:t xml:space="preserve"> meeting, </w:t>
      </w:r>
      <w:r w:rsidR="00487E1B">
        <w:t xml:space="preserve">a </w:t>
      </w:r>
      <w:r w:rsidR="004A60F2">
        <w:t xml:space="preserve">running CR for NTN UE </w:t>
      </w:r>
      <w:r w:rsidR="0022087E">
        <w:t>(</w:t>
      </w:r>
      <w:r w:rsidR="00735905">
        <w:fldChar w:fldCharType="begin"/>
      </w:r>
      <w:r w:rsidR="00735905">
        <w:instrText xml:space="preserve"> REF _Ref157518511 \r \h </w:instrText>
      </w:r>
      <w:r w:rsidR="00735905">
        <w:fldChar w:fldCharType="separate"/>
      </w:r>
      <w:r w:rsidR="00735905">
        <w:t>[1]</w:t>
      </w:r>
      <w:r w:rsidR="00735905">
        <w:fldChar w:fldCharType="end"/>
      </w:r>
      <w:r w:rsidR="0022087E">
        <w:t xml:space="preserve">) </w:t>
      </w:r>
      <w:r w:rsidR="00487E1B">
        <w:t xml:space="preserve">was </w:t>
      </w:r>
      <w:r w:rsidR="004A60F2">
        <w:t>endorsed</w:t>
      </w:r>
      <w:r w:rsidR="000958A7">
        <w:t>.</w:t>
      </w:r>
      <w:r w:rsidR="004A60F2">
        <w:t xml:space="preserve"> </w:t>
      </w:r>
      <w:r w:rsidR="00D53FF6">
        <w:t>The NTN VSAT maximum output power requirements were captured, specifying minimum and maximum EIRP requirement but the maximum TRP limit remain TBD and FFS how to specify them.</w:t>
      </w:r>
    </w:p>
    <w:p w14:paraId="0EBCCA5E" w14:textId="14118ED3" w:rsidR="00581B7F" w:rsidRDefault="00581B7F">
      <w:pPr>
        <w:spacing w:beforeLines="50" w:before="120" w:after="120"/>
      </w:pPr>
      <w:r>
        <w:t xml:space="preserve">This contribution is </w:t>
      </w:r>
      <w:r w:rsidR="000958A7">
        <w:t xml:space="preserve">further </w:t>
      </w:r>
      <w:r w:rsidR="00283630">
        <w:t>discussing</w:t>
      </w:r>
      <w:r w:rsidR="00CD7969">
        <w:t xml:space="preserve"> the need for the maximum TRP requirement </w:t>
      </w:r>
      <w:r w:rsidR="00511B97">
        <w:t xml:space="preserve">and the missing antenna performance requirements </w:t>
      </w:r>
      <w:r w:rsidR="00CD7969">
        <w:t xml:space="preserve">to finalize the </w:t>
      </w:r>
      <w:r w:rsidR="00D53FF6">
        <w:t>specification of NTN UE RF requirements</w:t>
      </w:r>
      <w:r w:rsidR="00E12224">
        <w:t>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4F675DE" w14:textId="30902CFE" w:rsidR="00546694" w:rsidRDefault="00185B5D" w:rsidP="00B1195A">
      <w:pPr>
        <w:pStyle w:val="Heading2"/>
      </w:pPr>
      <w:r>
        <w:t xml:space="preserve">NTN VSAT maximum TRP </w:t>
      </w:r>
    </w:p>
    <w:p w14:paraId="41C5F403" w14:textId="4BD1AF19" w:rsidR="00624139" w:rsidRDefault="00185B5D" w:rsidP="00546694">
      <w:pPr>
        <w:rPr>
          <w:lang w:val="sv-SE"/>
        </w:rPr>
      </w:pPr>
      <w:r>
        <w:rPr>
          <w:lang w:val="sv-SE"/>
        </w:rPr>
        <w:t xml:space="preserve">In last </w:t>
      </w:r>
      <w:r w:rsidR="00116941">
        <w:rPr>
          <w:lang w:val="sv-SE"/>
        </w:rPr>
        <w:t xml:space="preserve">RAN4#110 meeting, some companies were reluctant specifying a maximum TRP requirement for NTN VSAT. </w:t>
      </w:r>
      <w:r w:rsidR="00BE5E89">
        <w:rPr>
          <w:lang w:val="sv-SE"/>
        </w:rPr>
        <w:t xml:space="preserve">They were concerned that, specifying </w:t>
      </w:r>
      <w:r w:rsidR="00AB5607">
        <w:rPr>
          <w:lang w:val="sv-SE"/>
        </w:rPr>
        <w:t xml:space="preserve">a </w:t>
      </w:r>
      <w:r w:rsidR="00D25131">
        <w:rPr>
          <w:lang w:val="sv-SE"/>
        </w:rPr>
        <w:t>too stringent maximum TRP requirement might impact some design flexibility</w:t>
      </w:r>
      <w:r w:rsidR="00157113">
        <w:rPr>
          <w:lang w:val="sv-SE"/>
        </w:rPr>
        <w:t xml:space="preserve">, while </w:t>
      </w:r>
      <w:r w:rsidR="00B878B6">
        <w:rPr>
          <w:lang w:val="sv-SE"/>
        </w:rPr>
        <w:t>such requirement might not be necessary as long as Regulat</w:t>
      </w:r>
      <w:r w:rsidR="009630DF">
        <w:rPr>
          <w:lang w:val="sv-SE"/>
        </w:rPr>
        <w:t xml:space="preserve">ory requirements are fulfilled. </w:t>
      </w:r>
    </w:p>
    <w:p w14:paraId="307E31F7" w14:textId="6F68C4E7" w:rsidR="00B267C4" w:rsidRDefault="009630DF" w:rsidP="00546694">
      <w:pPr>
        <w:rPr>
          <w:lang w:val="sv-SE"/>
        </w:rPr>
      </w:pPr>
      <w:r>
        <w:rPr>
          <w:lang w:val="sv-SE"/>
        </w:rPr>
        <w:t xml:space="preserve">It’s not our intention to </w:t>
      </w:r>
      <w:r w:rsidR="00EF356F">
        <w:rPr>
          <w:lang w:val="sv-SE"/>
        </w:rPr>
        <w:t xml:space="preserve">disable any design, removing any flexibility when designing NTN VSAT equipment. But we would like to highlight </w:t>
      </w:r>
      <w:r w:rsidR="00B267C4">
        <w:rPr>
          <w:lang w:val="sv-SE"/>
        </w:rPr>
        <w:t>the following:</w:t>
      </w:r>
    </w:p>
    <w:p w14:paraId="1680925C" w14:textId="319873C2" w:rsidR="00B267C4" w:rsidRDefault="00B267C4" w:rsidP="00B267C4">
      <w:pPr>
        <w:pStyle w:val="ListParagraph"/>
        <w:numPr>
          <w:ilvl w:val="0"/>
          <w:numId w:val="41"/>
        </w:numPr>
        <w:ind w:firstLineChars="0"/>
        <w:rPr>
          <w:lang w:val="sv-SE"/>
        </w:rPr>
      </w:pPr>
      <w:r>
        <w:rPr>
          <w:lang w:val="sv-SE"/>
        </w:rPr>
        <w:t xml:space="preserve">RAN4 did the coexistence studies assuming a VSAT maximum TRP of </w:t>
      </w:r>
      <w:r w:rsidRPr="00D1533D">
        <w:rPr>
          <w:lang w:val="sv-SE"/>
        </w:rPr>
        <w:t>33 dBm.</w:t>
      </w:r>
      <w:r>
        <w:rPr>
          <w:lang w:val="sv-SE"/>
        </w:rPr>
        <w:t xml:space="preserve"> </w:t>
      </w:r>
      <w:r w:rsidR="0078653A">
        <w:rPr>
          <w:lang w:val="sv-SE"/>
        </w:rPr>
        <w:t>RAN4 should then take into account this assumption when specifying VSAT RF requirements.</w:t>
      </w:r>
    </w:p>
    <w:p w14:paraId="7C99003C" w14:textId="2FF8BC4F" w:rsidR="0078653A" w:rsidRPr="00B267C4" w:rsidRDefault="004470C6" w:rsidP="00B267C4">
      <w:pPr>
        <w:pStyle w:val="ListParagraph"/>
        <w:numPr>
          <w:ilvl w:val="0"/>
          <w:numId w:val="41"/>
        </w:numPr>
        <w:ind w:firstLineChars="0"/>
        <w:rPr>
          <w:lang w:val="sv-SE"/>
        </w:rPr>
      </w:pPr>
      <w:r>
        <w:rPr>
          <w:lang w:val="sv-SE"/>
        </w:rPr>
        <w:t xml:space="preserve">The VSAT Out </w:t>
      </w:r>
      <w:r w:rsidR="0022589D">
        <w:rPr>
          <w:lang w:val="sv-SE"/>
        </w:rPr>
        <w:t>o</w:t>
      </w:r>
      <w:r>
        <w:rPr>
          <w:lang w:val="sv-SE"/>
        </w:rPr>
        <w:t>f Band</w:t>
      </w:r>
      <w:r w:rsidR="0043009B">
        <w:rPr>
          <w:lang w:val="sv-SE"/>
        </w:rPr>
        <w:t xml:space="preserve"> Emissions</w:t>
      </w:r>
      <w:r>
        <w:rPr>
          <w:lang w:val="sv-SE"/>
        </w:rPr>
        <w:t xml:space="preserve"> requirement </w:t>
      </w:r>
      <w:r w:rsidR="0043009B">
        <w:rPr>
          <w:lang w:val="sv-SE"/>
        </w:rPr>
        <w:t>(</w:t>
      </w:r>
      <w:r w:rsidR="0022589D">
        <w:rPr>
          <w:lang w:val="sv-SE"/>
        </w:rPr>
        <w:t>9.5.2</w:t>
      </w:r>
      <w:r w:rsidR="0043009B">
        <w:rPr>
          <w:lang w:val="sv-SE"/>
        </w:rPr>
        <w:t xml:space="preserve">) </w:t>
      </w:r>
      <w:r w:rsidR="000945E9">
        <w:rPr>
          <w:lang w:val="sv-SE"/>
        </w:rPr>
        <w:t xml:space="preserve">has been </w:t>
      </w:r>
      <w:r w:rsidR="0022589D">
        <w:rPr>
          <w:lang w:val="sv-SE"/>
        </w:rPr>
        <w:t xml:space="preserve">specified based on </w:t>
      </w:r>
      <w:r w:rsidR="00AE5EAE">
        <w:rPr>
          <w:lang w:val="sv-SE"/>
        </w:rPr>
        <w:t>the</w:t>
      </w:r>
      <w:r w:rsidR="0022589D">
        <w:rPr>
          <w:lang w:val="sv-SE"/>
        </w:rPr>
        <w:t xml:space="preserve"> </w:t>
      </w:r>
      <w:r w:rsidR="00D9211F">
        <w:rPr>
          <w:lang w:val="sv-SE"/>
        </w:rPr>
        <w:t xml:space="preserve">VSAT </w:t>
      </w:r>
      <w:r w:rsidR="0022589D">
        <w:rPr>
          <w:lang w:val="sv-SE"/>
        </w:rPr>
        <w:t>maximum TRP</w:t>
      </w:r>
      <w:r w:rsidR="00D9211F">
        <w:rPr>
          <w:lang w:val="sv-SE"/>
        </w:rPr>
        <w:t>, RAN4 shall then specify this VSAT maximum TRP.</w:t>
      </w:r>
    </w:p>
    <w:p w14:paraId="2D9A4B85" w14:textId="0E23A1E4" w:rsidR="00624139" w:rsidRDefault="00C27E1D" w:rsidP="00546694">
      <w:pPr>
        <w:rPr>
          <w:lang w:val="sv-SE"/>
        </w:rPr>
      </w:pPr>
      <w:r>
        <w:rPr>
          <w:lang w:val="sv-SE"/>
        </w:rPr>
        <w:t xml:space="preserve">Based on those highlights, </w:t>
      </w:r>
      <w:r w:rsidR="003D2E3E">
        <w:rPr>
          <w:lang w:val="sv-SE"/>
        </w:rPr>
        <w:t xml:space="preserve">we would make the following proposal: </w:t>
      </w:r>
    </w:p>
    <w:p w14:paraId="2F86686D" w14:textId="76AEDA35" w:rsidR="002F16FD" w:rsidRDefault="002F16FD" w:rsidP="00B72416">
      <w:pPr>
        <w:rPr>
          <w:b/>
          <w:bCs/>
          <w:lang w:val="sv-SE" w:eastAsia="ja-JP"/>
        </w:rPr>
      </w:pPr>
      <w:r w:rsidRPr="00611E51">
        <w:rPr>
          <w:b/>
          <w:bCs/>
          <w:lang w:val="sv-SE" w:eastAsia="ja-JP"/>
        </w:rPr>
        <w:t>Proposal</w:t>
      </w:r>
      <w:r w:rsidR="008E0A65">
        <w:rPr>
          <w:b/>
          <w:bCs/>
          <w:lang w:val="sv-SE" w:eastAsia="ja-JP"/>
        </w:rPr>
        <w:t>1</w:t>
      </w:r>
      <w:r w:rsidRPr="00611E51">
        <w:rPr>
          <w:b/>
          <w:bCs/>
          <w:lang w:val="sv-SE" w:eastAsia="ja-JP"/>
        </w:rPr>
        <w:t xml:space="preserve">: Specify NTN </w:t>
      </w:r>
      <w:r w:rsidR="00545791">
        <w:rPr>
          <w:b/>
          <w:bCs/>
          <w:lang w:val="sv-SE" w:eastAsia="ja-JP"/>
        </w:rPr>
        <w:t>VSAT (fixed and mobile)</w:t>
      </w:r>
      <w:r w:rsidRPr="00611E51">
        <w:rPr>
          <w:b/>
          <w:bCs/>
          <w:lang w:val="sv-SE" w:eastAsia="ja-JP"/>
        </w:rPr>
        <w:t xml:space="preserve"> </w:t>
      </w:r>
      <w:r w:rsidR="003D2E3E">
        <w:rPr>
          <w:b/>
          <w:bCs/>
          <w:lang w:val="sv-SE" w:eastAsia="ja-JP"/>
        </w:rPr>
        <w:t xml:space="preserve">maximum TRP </w:t>
      </w:r>
      <w:r w:rsidR="00611E51" w:rsidRPr="00611E51">
        <w:rPr>
          <w:b/>
          <w:bCs/>
          <w:lang w:val="sv-SE" w:eastAsia="ja-JP"/>
        </w:rPr>
        <w:t xml:space="preserve">with a value of </w:t>
      </w:r>
      <w:r w:rsidR="00E02FAE">
        <w:rPr>
          <w:b/>
          <w:bCs/>
          <w:lang w:val="sv-SE" w:eastAsia="ja-JP"/>
        </w:rPr>
        <w:t>35</w:t>
      </w:r>
      <w:r w:rsidR="00611E51" w:rsidRPr="00611E51">
        <w:rPr>
          <w:b/>
          <w:bCs/>
          <w:lang w:val="sv-SE" w:eastAsia="ja-JP"/>
        </w:rPr>
        <w:t xml:space="preserve"> dB</w:t>
      </w:r>
      <w:r w:rsidR="00E02FAE">
        <w:rPr>
          <w:b/>
          <w:bCs/>
          <w:lang w:val="sv-SE" w:eastAsia="ja-JP"/>
        </w:rPr>
        <w:t>m</w:t>
      </w:r>
      <w:r w:rsidR="00611E51" w:rsidRPr="00611E51">
        <w:rPr>
          <w:b/>
          <w:bCs/>
          <w:lang w:val="sv-SE" w:eastAsia="ja-JP"/>
        </w:rPr>
        <w:t>.</w:t>
      </w:r>
    </w:p>
    <w:p w14:paraId="20055701" w14:textId="2A8E7236" w:rsidR="006C3E4E" w:rsidRDefault="006C3E4E" w:rsidP="00B72416">
      <w:pPr>
        <w:rPr>
          <w:lang w:val="sv-SE" w:eastAsia="ja-JP"/>
        </w:rPr>
      </w:pPr>
      <w:r w:rsidRPr="006C3E4E">
        <w:rPr>
          <w:lang w:val="sv-SE" w:eastAsia="ja-JP"/>
        </w:rPr>
        <w:t>The 35 dBm (instead of 33 dBm</w:t>
      </w:r>
      <w:r w:rsidR="00434082">
        <w:rPr>
          <w:lang w:val="sv-SE" w:eastAsia="ja-JP"/>
        </w:rPr>
        <w:t xml:space="preserve"> used as assumption in </w:t>
      </w:r>
      <w:r w:rsidR="005F3294">
        <w:rPr>
          <w:lang w:val="sv-SE" w:eastAsia="ja-JP"/>
        </w:rPr>
        <w:t xml:space="preserve">the </w:t>
      </w:r>
      <w:r w:rsidR="00434082">
        <w:rPr>
          <w:lang w:val="sv-SE" w:eastAsia="ja-JP"/>
        </w:rPr>
        <w:t>coexistence study</w:t>
      </w:r>
      <w:r w:rsidRPr="006C3E4E">
        <w:rPr>
          <w:lang w:val="sv-SE" w:eastAsia="ja-JP"/>
        </w:rPr>
        <w:t>) would leave some flexibility when designing NTN VSAT equipment</w:t>
      </w:r>
      <w:r w:rsidR="00CC479A">
        <w:rPr>
          <w:lang w:val="sv-SE" w:eastAsia="ja-JP"/>
        </w:rPr>
        <w:t xml:space="preserve">, without impacting coexistence study </w:t>
      </w:r>
      <w:r w:rsidR="00EC0FB3">
        <w:rPr>
          <w:lang w:val="sv-SE" w:eastAsia="ja-JP"/>
        </w:rPr>
        <w:t>conclusions</w:t>
      </w:r>
      <w:r w:rsidR="00CC479A">
        <w:rPr>
          <w:lang w:val="sv-SE" w:eastAsia="ja-JP"/>
        </w:rPr>
        <w:t xml:space="preserve">. </w:t>
      </w:r>
    </w:p>
    <w:p w14:paraId="6BC73DCA" w14:textId="049A46CF" w:rsidR="0063120A" w:rsidRDefault="0063120A" w:rsidP="00511B97">
      <w:pPr>
        <w:pStyle w:val="Heading2"/>
        <w:rPr>
          <w:lang w:eastAsia="ja-JP"/>
        </w:rPr>
      </w:pPr>
      <w:r>
        <w:rPr>
          <w:lang w:eastAsia="ja-JP"/>
        </w:rPr>
        <w:t>Antenna performance</w:t>
      </w:r>
    </w:p>
    <w:p w14:paraId="3660B2EA" w14:textId="318AB575" w:rsidR="0063120A" w:rsidRDefault="00F947B0" w:rsidP="00B72416">
      <w:pPr>
        <w:rPr>
          <w:lang w:val="sv-SE" w:eastAsia="ja-JP"/>
        </w:rPr>
      </w:pPr>
      <w:r>
        <w:rPr>
          <w:lang w:val="sv-SE" w:eastAsia="ja-JP"/>
        </w:rPr>
        <w:t xml:space="preserve">For whatever reason, this was not specifically discussed before but FCC has specified antenna performance for Earth Station (FCC 47 CFR </w:t>
      </w:r>
      <w:r w:rsidR="0094034D">
        <w:rPr>
          <w:lang w:val="sv-SE" w:eastAsia="ja-JP"/>
        </w:rPr>
        <w:t>25.209).</w:t>
      </w:r>
    </w:p>
    <w:p w14:paraId="4F360448" w14:textId="0B0C6C99" w:rsidR="0094034D" w:rsidRDefault="0094034D" w:rsidP="00B72416">
      <w:pPr>
        <w:rPr>
          <w:lang w:val="sv-SE" w:eastAsia="ja-JP"/>
        </w:rPr>
      </w:pPr>
      <w:r>
        <w:rPr>
          <w:lang w:val="sv-SE" w:eastAsia="ja-JP"/>
        </w:rPr>
        <w:t>Those requirements should also be added for bands n511 and n</w:t>
      </w:r>
      <w:r w:rsidR="008E0A65">
        <w:rPr>
          <w:lang w:val="sv-SE" w:eastAsia="ja-JP"/>
        </w:rPr>
        <w:t>510.</w:t>
      </w:r>
    </w:p>
    <w:p w14:paraId="3AC61CC6" w14:textId="03D898EF" w:rsidR="008E0A65" w:rsidRDefault="008E0A65" w:rsidP="008E0A65">
      <w:pPr>
        <w:rPr>
          <w:b/>
          <w:bCs/>
          <w:lang w:val="sv-SE" w:eastAsia="ja-JP"/>
        </w:rPr>
      </w:pPr>
      <w:r w:rsidRPr="00611E51">
        <w:rPr>
          <w:b/>
          <w:bCs/>
          <w:lang w:val="sv-SE" w:eastAsia="ja-JP"/>
        </w:rPr>
        <w:t>Proposal</w:t>
      </w:r>
      <w:r>
        <w:rPr>
          <w:b/>
          <w:bCs/>
          <w:lang w:val="sv-SE" w:eastAsia="ja-JP"/>
        </w:rPr>
        <w:t>2</w:t>
      </w:r>
      <w:r w:rsidRPr="00611E51">
        <w:rPr>
          <w:b/>
          <w:bCs/>
          <w:lang w:val="sv-SE" w:eastAsia="ja-JP"/>
        </w:rPr>
        <w:t>: Specify</w:t>
      </w:r>
      <w:r>
        <w:rPr>
          <w:b/>
          <w:bCs/>
          <w:lang w:val="sv-SE" w:eastAsia="ja-JP"/>
        </w:rPr>
        <w:t xml:space="preserve"> Antenna performance requirements for band </w:t>
      </w:r>
      <w:r w:rsidR="00511B97">
        <w:rPr>
          <w:b/>
          <w:bCs/>
          <w:lang w:val="sv-SE" w:eastAsia="ja-JP"/>
        </w:rPr>
        <w:t>n511 and n510 based on FCC 47 CFR 25.209</w:t>
      </w:r>
      <w:r w:rsidRPr="00611E51">
        <w:rPr>
          <w:b/>
          <w:bCs/>
          <w:lang w:val="sv-SE" w:eastAsia="ja-JP"/>
        </w:rPr>
        <w:t>.</w:t>
      </w:r>
    </w:p>
    <w:p w14:paraId="779F712F" w14:textId="77777777" w:rsidR="008E0A65" w:rsidRPr="006C3E4E" w:rsidRDefault="008E0A65" w:rsidP="00B72416">
      <w:pPr>
        <w:rPr>
          <w:lang w:val="sv-SE" w:eastAsia="ja-JP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lastRenderedPageBreak/>
        <w:t>Conclusion</w:t>
      </w:r>
    </w:p>
    <w:p w14:paraId="5CC9AB3F" w14:textId="0DB5BD60" w:rsidR="004555E9" w:rsidRDefault="00225A5D" w:rsidP="004555E9">
      <w:pPr>
        <w:spacing w:after="120"/>
      </w:pPr>
      <w:r w:rsidRPr="002638B0">
        <w:t xml:space="preserve">In this contribution, we </w:t>
      </w:r>
      <w:r w:rsidR="0009498A">
        <w:t xml:space="preserve">justified </w:t>
      </w:r>
      <w:r w:rsidR="002B3A16">
        <w:t>the need for the</w:t>
      </w:r>
      <w:r w:rsidR="0009498A">
        <w:t xml:space="preserve"> NTN VSAT maximum TRP requirement </w:t>
      </w:r>
      <w:r w:rsidR="002B3A16">
        <w:t xml:space="preserve">and </w:t>
      </w:r>
      <w:r w:rsidR="004555E9">
        <w:t xml:space="preserve">made </w:t>
      </w:r>
      <w:r w:rsidR="002B3A16">
        <w:t xml:space="preserve">then </w:t>
      </w:r>
      <w:r w:rsidR="004555E9">
        <w:t>the following proposal</w:t>
      </w:r>
      <w:r w:rsidR="00DA7B2A">
        <w:t>s</w:t>
      </w:r>
      <w:r w:rsidR="004555E9">
        <w:t>:</w:t>
      </w:r>
    </w:p>
    <w:p w14:paraId="3A36CA5D" w14:textId="2CF61F09" w:rsidR="00CC479A" w:rsidRDefault="00CC479A" w:rsidP="00E34676">
      <w:pPr>
        <w:rPr>
          <w:b/>
          <w:bCs/>
          <w:lang w:val="sv-SE" w:eastAsia="ja-JP"/>
        </w:rPr>
      </w:pPr>
      <w:r w:rsidRPr="00E34676">
        <w:rPr>
          <w:b/>
          <w:bCs/>
          <w:lang w:val="sv-SE" w:eastAsia="ja-JP"/>
        </w:rPr>
        <w:t>Proposal</w:t>
      </w:r>
      <w:r w:rsidR="008E0A65">
        <w:rPr>
          <w:b/>
          <w:bCs/>
          <w:lang w:val="sv-SE" w:eastAsia="ja-JP"/>
        </w:rPr>
        <w:t>1</w:t>
      </w:r>
      <w:r w:rsidRPr="00E34676">
        <w:rPr>
          <w:b/>
          <w:bCs/>
          <w:lang w:val="sv-SE" w:eastAsia="ja-JP"/>
        </w:rPr>
        <w:t>: Specify NTN VSAT (fixed and mobile) maximum TRP with a value of 35 dBm.</w:t>
      </w:r>
    </w:p>
    <w:p w14:paraId="568FA890" w14:textId="77777777" w:rsidR="00F447B5" w:rsidRDefault="00F447B5" w:rsidP="00F447B5">
      <w:pPr>
        <w:rPr>
          <w:b/>
          <w:bCs/>
          <w:lang w:val="sv-SE" w:eastAsia="ja-JP"/>
        </w:rPr>
      </w:pPr>
      <w:r w:rsidRPr="00611E51">
        <w:rPr>
          <w:b/>
          <w:bCs/>
          <w:lang w:val="sv-SE" w:eastAsia="ja-JP"/>
        </w:rPr>
        <w:t>Proposal</w:t>
      </w:r>
      <w:r>
        <w:rPr>
          <w:b/>
          <w:bCs/>
          <w:lang w:val="sv-SE" w:eastAsia="ja-JP"/>
        </w:rPr>
        <w:t>2</w:t>
      </w:r>
      <w:r w:rsidRPr="00611E51">
        <w:rPr>
          <w:b/>
          <w:bCs/>
          <w:lang w:val="sv-SE" w:eastAsia="ja-JP"/>
        </w:rPr>
        <w:t>: Specify</w:t>
      </w:r>
      <w:r>
        <w:rPr>
          <w:b/>
          <w:bCs/>
          <w:lang w:val="sv-SE" w:eastAsia="ja-JP"/>
        </w:rPr>
        <w:t xml:space="preserve"> Antenna performance requirements for band n511 and n510 based on FCC 47 CFR 25.209</w:t>
      </w:r>
      <w:r w:rsidRPr="00611E51">
        <w:rPr>
          <w:b/>
          <w:bCs/>
          <w:lang w:val="sv-SE" w:eastAsia="ja-JP"/>
        </w:rPr>
        <w:t>.</w:t>
      </w:r>
    </w:p>
    <w:p w14:paraId="77BB0503" w14:textId="7C7A70FA" w:rsidR="00CD3E02" w:rsidRPr="00CD3E02" w:rsidRDefault="00CD3E02" w:rsidP="00F447B5">
      <w:pPr>
        <w:rPr>
          <w:lang w:val="sv-SE" w:eastAsia="ja-JP"/>
        </w:rPr>
      </w:pPr>
      <w:r w:rsidRPr="00CD3E02">
        <w:rPr>
          <w:lang w:val="sv-SE" w:eastAsia="ja-JP"/>
        </w:rPr>
        <w:t>Our companion draft CR</w:t>
      </w:r>
      <w:r>
        <w:rPr>
          <w:lang w:val="sv-SE" w:eastAsia="ja-JP"/>
        </w:rPr>
        <w:t xml:space="preserve"> (</w:t>
      </w:r>
      <w:r w:rsidR="002978D4">
        <w:rPr>
          <w:lang w:val="sv-SE" w:eastAsia="ja-JP"/>
        </w:rPr>
        <w:fldChar w:fldCharType="begin"/>
      </w:r>
      <w:r w:rsidR="002978D4">
        <w:rPr>
          <w:lang w:val="sv-SE" w:eastAsia="ja-JP"/>
        </w:rPr>
        <w:instrText xml:space="preserve"> REF _Ref163415259 \r \h </w:instrText>
      </w:r>
      <w:r w:rsidR="002978D4">
        <w:rPr>
          <w:lang w:val="sv-SE" w:eastAsia="ja-JP"/>
        </w:rPr>
      </w:r>
      <w:r w:rsidR="002978D4">
        <w:rPr>
          <w:lang w:val="sv-SE" w:eastAsia="ja-JP"/>
        </w:rPr>
        <w:fldChar w:fldCharType="separate"/>
      </w:r>
      <w:r w:rsidR="002978D4">
        <w:rPr>
          <w:lang w:val="sv-SE" w:eastAsia="ja-JP"/>
        </w:rPr>
        <w:t>[2]</w:t>
      </w:r>
      <w:r w:rsidR="002978D4">
        <w:rPr>
          <w:lang w:val="sv-SE" w:eastAsia="ja-JP"/>
        </w:rPr>
        <w:fldChar w:fldCharType="end"/>
      </w:r>
      <w:r>
        <w:rPr>
          <w:lang w:val="sv-SE" w:eastAsia="ja-JP"/>
        </w:rPr>
        <w:t>)</w:t>
      </w:r>
      <w:r w:rsidRPr="00CD3E02">
        <w:rPr>
          <w:lang w:val="sv-SE" w:eastAsia="ja-JP"/>
        </w:rPr>
        <w:t xml:space="preserve"> to the running draft CR R4-2401116 captures those proposals.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4F5B4011" w14:textId="52EDD8DF" w:rsidR="00B90BD6" w:rsidRPr="00B90BD6" w:rsidRDefault="00EC17A3" w:rsidP="00B90BD6">
      <w:pPr>
        <w:numPr>
          <w:ilvl w:val="0"/>
          <w:numId w:val="22"/>
        </w:numPr>
        <w:spacing w:after="160" w:line="259" w:lineRule="auto"/>
      </w:pPr>
      <w:bookmarkStart w:id="0" w:name="_Ref157518511"/>
      <w:bookmarkStart w:id="1" w:name="_Ref157346933"/>
      <w:bookmarkStart w:id="2" w:name="_Ref71297840"/>
      <w:bookmarkStart w:id="3" w:name="_Ref109741660"/>
      <w:bookmarkStart w:id="4" w:name="_Ref114939775"/>
      <w:bookmarkStart w:id="5" w:name="_Ref126681248"/>
      <w:bookmarkStart w:id="6" w:name="_Ref118219247"/>
      <w:r>
        <w:t>R4-2</w:t>
      </w:r>
      <w:r w:rsidR="00897768">
        <w:t>4</w:t>
      </w:r>
      <w:r w:rsidR="00377702">
        <w:t>0</w:t>
      </w:r>
      <w:r w:rsidR="00185B5D">
        <w:t>1116</w:t>
      </w:r>
      <w:r w:rsidR="00CF586F">
        <w:t xml:space="preserve">, </w:t>
      </w:r>
      <w:bookmarkEnd w:id="0"/>
      <w:bookmarkEnd w:id="1"/>
      <w:r w:rsidR="00EE14EC">
        <w:fldChar w:fldCharType="begin"/>
      </w:r>
      <w:r w:rsidR="00EE14EC">
        <w:instrText xml:space="preserve"> DOCPROPERTY  CrTitle  \* MERGEFORMAT </w:instrText>
      </w:r>
      <w:r w:rsidR="00EE14EC">
        <w:fldChar w:fldCharType="separate"/>
      </w:r>
      <w:r w:rsidR="00EE14EC">
        <w:t>Big CR on TS38.101-5 for UE RF Requirements</w:t>
      </w:r>
      <w:r w:rsidR="00EE14EC">
        <w:fldChar w:fldCharType="end"/>
      </w:r>
      <w:r w:rsidR="00B90BD6" w:rsidRPr="00735905">
        <w:t>, Samsung</w:t>
      </w:r>
    </w:p>
    <w:p w14:paraId="08BF6F2F" w14:textId="723F015F" w:rsidR="009234D2" w:rsidRDefault="00CD3E02" w:rsidP="003A3784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7" w:name="_Ref163415259"/>
      <w:r>
        <w:rPr>
          <w:sz w:val="20"/>
          <w:szCs w:val="20"/>
        </w:rPr>
        <w:t>R4-</w:t>
      </w:r>
      <w:r w:rsidR="0014247C">
        <w:rPr>
          <w:sz w:val="20"/>
          <w:szCs w:val="20"/>
        </w:rPr>
        <w:t>2404941</w:t>
      </w:r>
      <w:r w:rsidR="00045BD1">
        <w:rPr>
          <w:sz w:val="20"/>
          <w:szCs w:val="20"/>
        </w:rPr>
        <w:t xml:space="preserve">, </w:t>
      </w:r>
      <w:r w:rsidR="00045BD1" w:rsidRPr="00045BD1">
        <w:rPr>
          <w:sz w:val="20"/>
          <w:szCs w:val="20"/>
        </w:rPr>
        <w:t>NTN enhancement: draft CR to TS 38.101-5 NTN Ka-band - additional Tx updates to the running CR</w:t>
      </w:r>
      <w:r w:rsidR="00045BD1">
        <w:rPr>
          <w:sz w:val="20"/>
          <w:szCs w:val="20"/>
        </w:rPr>
        <w:t>, Ericsson, Thales</w:t>
      </w:r>
      <w:bookmarkEnd w:id="7"/>
    </w:p>
    <w:bookmarkEnd w:id="2"/>
    <w:bookmarkEnd w:id="3"/>
    <w:bookmarkEnd w:id="4"/>
    <w:bookmarkEnd w:id="5"/>
    <w:bookmarkEnd w:id="6"/>
    <w:p w14:paraId="4E181385" w14:textId="77777777" w:rsidR="00835777" w:rsidRPr="00865450" w:rsidRDefault="00835777" w:rsidP="00835777">
      <w:pPr>
        <w:spacing w:after="160" w:line="259" w:lineRule="auto"/>
        <w:rPr>
          <w:sz w:val="20"/>
          <w:szCs w:val="20"/>
          <w:highlight w:val="yellow"/>
        </w:rPr>
      </w:pPr>
    </w:p>
    <w:sectPr w:rsidR="00835777" w:rsidRPr="00865450" w:rsidSect="006B25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52FC" w14:textId="77777777" w:rsidR="00154D21" w:rsidRDefault="00154D21" w:rsidP="001B4DC7">
      <w:pPr>
        <w:spacing w:after="0"/>
      </w:pPr>
      <w:r>
        <w:separator/>
      </w:r>
    </w:p>
  </w:endnote>
  <w:endnote w:type="continuationSeparator" w:id="0">
    <w:p w14:paraId="075F1E05" w14:textId="77777777" w:rsidR="00154D21" w:rsidRDefault="00154D21" w:rsidP="001B4DC7">
      <w:pPr>
        <w:spacing w:after="0"/>
      </w:pPr>
      <w:r>
        <w:continuationSeparator/>
      </w:r>
    </w:p>
  </w:endnote>
  <w:endnote w:type="continuationNotice" w:id="1">
    <w:p w14:paraId="556B06B0" w14:textId="77777777" w:rsidR="00154D21" w:rsidRDefault="00154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DFBF5" w14:textId="77777777" w:rsidR="00154D21" w:rsidRDefault="00154D21" w:rsidP="001B4DC7">
      <w:pPr>
        <w:spacing w:after="0"/>
      </w:pPr>
      <w:r>
        <w:separator/>
      </w:r>
    </w:p>
  </w:footnote>
  <w:footnote w:type="continuationSeparator" w:id="0">
    <w:p w14:paraId="17FD7E65" w14:textId="77777777" w:rsidR="00154D21" w:rsidRDefault="00154D21" w:rsidP="001B4DC7">
      <w:pPr>
        <w:spacing w:after="0"/>
      </w:pPr>
      <w:r>
        <w:continuationSeparator/>
      </w:r>
    </w:p>
  </w:footnote>
  <w:footnote w:type="continuationNotice" w:id="1">
    <w:p w14:paraId="15ED792E" w14:textId="77777777" w:rsidR="00154D21" w:rsidRDefault="00154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038639C"/>
    <w:multiLevelType w:val="hybridMultilevel"/>
    <w:tmpl w:val="3FDEBC5E"/>
    <w:lvl w:ilvl="0" w:tplc="99DAD82A">
      <w:start w:val="2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402B"/>
    <w:multiLevelType w:val="hybridMultilevel"/>
    <w:tmpl w:val="269C9B24"/>
    <w:lvl w:ilvl="0" w:tplc="C5D4EB80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51EFE"/>
    <w:multiLevelType w:val="hybridMultilevel"/>
    <w:tmpl w:val="5E78BC3A"/>
    <w:lvl w:ilvl="0" w:tplc="8C4E0F28">
      <w:start w:val="1"/>
      <w:numFmt w:val="decimal"/>
      <w:lvlText w:val="%1-"/>
      <w:lvlJc w:val="left"/>
      <w:pPr>
        <w:ind w:left="720" w:hanging="360"/>
      </w:pPr>
      <w:rPr>
        <w:rFonts w:ascii="Calibri" w:eastAsia="MS Mincho" w:hAnsi="Calibri" w:cs="Calibr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1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7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C2B85"/>
    <w:multiLevelType w:val="hybridMultilevel"/>
    <w:tmpl w:val="AE4E5CFC"/>
    <w:lvl w:ilvl="0" w:tplc="DA6A9E40">
      <w:start w:val="3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9C64F2"/>
    <w:multiLevelType w:val="hybridMultilevel"/>
    <w:tmpl w:val="B3B22510"/>
    <w:lvl w:ilvl="0" w:tplc="62B64D2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6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31"/>
  </w:num>
  <w:num w:numId="2" w16cid:durableId="1251890563">
    <w:abstractNumId w:val="14"/>
  </w:num>
  <w:num w:numId="3" w16cid:durableId="1550843955">
    <w:abstractNumId w:val="37"/>
  </w:num>
  <w:num w:numId="4" w16cid:durableId="222983098">
    <w:abstractNumId w:val="20"/>
  </w:num>
  <w:num w:numId="5" w16cid:durableId="364674882">
    <w:abstractNumId w:val="35"/>
  </w:num>
  <w:num w:numId="6" w16cid:durableId="1471164731">
    <w:abstractNumId w:val="32"/>
  </w:num>
  <w:num w:numId="7" w16cid:durableId="1428236140">
    <w:abstractNumId w:val="13"/>
  </w:num>
  <w:num w:numId="8" w16cid:durableId="31882628">
    <w:abstractNumId w:val="26"/>
  </w:num>
  <w:num w:numId="9" w16cid:durableId="110706571">
    <w:abstractNumId w:val="5"/>
  </w:num>
  <w:num w:numId="10" w16cid:durableId="323437866">
    <w:abstractNumId w:val="10"/>
  </w:num>
  <w:num w:numId="11" w16cid:durableId="660744022">
    <w:abstractNumId w:val="8"/>
  </w:num>
  <w:num w:numId="12" w16cid:durableId="1373577020">
    <w:abstractNumId w:val="17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3"/>
  </w:num>
  <w:num w:numId="16" w16cid:durableId="39863288">
    <w:abstractNumId w:val="28"/>
  </w:num>
  <w:num w:numId="17" w16cid:durableId="1954551546">
    <w:abstractNumId w:val="25"/>
  </w:num>
  <w:num w:numId="18" w16cid:durableId="1592005545">
    <w:abstractNumId w:val="18"/>
  </w:num>
  <w:num w:numId="19" w16cid:durableId="690886049">
    <w:abstractNumId w:val="34"/>
  </w:num>
  <w:num w:numId="20" w16cid:durableId="1527207351">
    <w:abstractNumId w:val="31"/>
  </w:num>
  <w:num w:numId="21" w16cid:durableId="1247499614">
    <w:abstractNumId w:val="7"/>
  </w:num>
  <w:num w:numId="22" w16cid:durableId="1157384013">
    <w:abstractNumId w:val="39"/>
  </w:num>
  <w:num w:numId="23" w16cid:durableId="440684747">
    <w:abstractNumId w:val="11"/>
  </w:num>
  <w:num w:numId="24" w16cid:durableId="906766166">
    <w:abstractNumId w:val="30"/>
  </w:num>
  <w:num w:numId="25" w16cid:durableId="105740902">
    <w:abstractNumId w:val="1"/>
  </w:num>
  <w:num w:numId="26" w16cid:durableId="1981960061">
    <w:abstractNumId w:val="38"/>
  </w:num>
  <w:num w:numId="27" w16cid:durableId="1894777787">
    <w:abstractNumId w:val="24"/>
  </w:num>
  <w:num w:numId="28" w16cid:durableId="1372924199">
    <w:abstractNumId w:val="27"/>
  </w:num>
  <w:num w:numId="29" w16cid:durableId="1925676294">
    <w:abstractNumId w:val="21"/>
  </w:num>
  <w:num w:numId="30" w16cid:durableId="1111627006">
    <w:abstractNumId w:val="36"/>
  </w:num>
  <w:num w:numId="31" w16cid:durableId="1336305740">
    <w:abstractNumId w:val="2"/>
  </w:num>
  <w:num w:numId="32" w16cid:durableId="150565005">
    <w:abstractNumId w:val="22"/>
  </w:num>
  <w:num w:numId="33" w16cid:durableId="126630939">
    <w:abstractNumId w:val="9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1439586">
    <w:abstractNumId w:val="33"/>
  </w:num>
  <w:num w:numId="38" w16cid:durableId="1971090938">
    <w:abstractNumId w:val="6"/>
  </w:num>
  <w:num w:numId="39" w16cid:durableId="102115826">
    <w:abstractNumId w:val="19"/>
  </w:num>
  <w:num w:numId="40" w16cid:durableId="1679457917">
    <w:abstractNumId w:val="16"/>
  </w:num>
  <w:num w:numId="41" w16cid:durableId="35064241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0B3"/>
    <w:rsid w:val="0000735A"/>
    <w:rsid w:val="00007C0C"/>
    <w:rsid w:val="0001324B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88"/>
    <w:rsid w:val="000231F1"/>
    <w:rsid w:val="00023DB9"/>
    <w:rsid w:val="000254A8"/>
    <w:rsid w:val="00026ACC"/>
    <w:rsid w:val="00026BE4"/>
    <w:rsid w:val="00026D45"/>
    <w:rsid w:val="0002707D"/>
    <w:rsid w:val="0003171D"/>
    <w:rsid w:val="00031C1D"/>
    <w:rsid w:val="000323B2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341F"/>
    <w:rsid w:val="00045715"/>
    <w:rsid w:val="000457A1"/>
    <w:rsid w:val="00045BD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3FF9"/>
    <w:rsid w:val="00065070"/>
    <w:rsid w:val="00065506"/>
    <w:rsid w:val="00065BB4"/>
    <w:rsid w:val="00066D94"/>
    <w:rsid w:val="00067690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A89"/>
    <w:rsid w:val="00073EC0"/>
    <w:rsid w:val="00073FEA"/>
    <w:rsid w:val="00075061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107"/>
    <w:rsid w:val="00085A0E"/>
    <w:rsid w:val="000864E1"/>
    <w:rsid w:val="00087548"/>
    <w:rsid w:val="00087658"/>
    <w:rsid w:val="000876D7"/>
    <w:rsid w:val="0008787E"/>
    <w:rsid w:val="00090DDC"/>
    <w:rsid w:val="00091058"/>
    <w:rsid w:val="0009168E"/>
    <w:rsid w:val="00093E7E"/>
    <w:rsid w:val="000945E9"/>
    <w:rsid w:val="0009463C"/>
    <w:rsid w:val="0009498A"/>
    <w:rsid w:val="000958A7"/>
    <w:rsid w:val="00095E50"/>
    <w:rsid w:val="000964B9"/>
    <w:rsid w:val="00096A7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5A4"/>
    <w:rsid w:val="000B2A35"/>
    <w:rsid w:val="000B2EF6"/>
    <w:rsid w:val="000B2FA6"/>
    <w:rsid w:val="000B4083"/>
    <w:rsid w:val="000B4AA0"/>
    <w:rsid w:val="000B5212"/>
    <w:rsid w:val="000B57B4"/>
    <w:rsid w:val="000B5B48"/>
    <w:rsid w:val="000B683B"/>
    <w:rsid w:val="000B72D0"/>
    <w:rsid w:val="000B7BE1"/>
    <w:rsid w:val="000C0DA7"/>
    <w:rsid w:val="000C19A5"/>
    <w:rsid w:val="000C226B"/>
    <w:rsid w:val="000C2553"/>
    <w:rsid w:val="000C38C3"/>
    <w:rsid w:val="000C39CA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26D6"/>
    <w:rsid w:val="000E3096"/>
    <w:rsid w:val="000E40F3"/>
    <w:rsid w:val="000E50C9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9CA"/>
    <w:rsid w:val="000F47C4"/>
    <w:rsid w:val="000F52E5"/>
    <w:rsid w:val="000F6054"/>
    <w:rsid w:val="000F6973"/>
    <w:rsid w:val="000F76F6"/>
    <w:rsid w:val="0010097B"/>
    <w:rsid w:val="00103040"/>
    <w:rsid w:val="00103312"/>
    <w:rsid w:val="0010490F"/>
    <w:rsid w:val="00107927"/>
    <w:rsid w:val="00107FB5"/>
    <w:rsid w:val="00110E26"/>
    <w:rsid w:val="00111321"/>
    <w:rsid w:val="00111680"/>
    <w:rsid w:val="0011309F"/>
    <w:rsid w:val="001130FA"/>
    <w:rsid w:val="00113108"/>
    <w:rsid w:val="00114077"/>
    <w:rsid w:val="00114A17"/>
    <w:rsid w:val="001157C2"/>
    <w:rsid w:val="00116941"/>
    <w:rsid w:val="00117469"/>
    <w:rsid w:val="00117BD6"/>
    <w:rsid w:val="00117E0C"/>
    <w:rsid w:val="001203EE"/>
    <w:rsid w:val="001206C2"/>
    <w:rsid w:val="00121978"/>
    <w:rsid w:val="001226C0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27E79"/>
    <w:rsid w:val="00130A7E"/>
    <w:rsid w:val="00131B52"/>
    <w:rsid w:val="001324AE"/>
    <w:rsid w:val="00133165"/>
    <w:rsid w:val="00134FBA"/>
    <w:rsid w:val="00135F92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960"/>
    <w:rsid w:val="0014247C"/>
    <w:rsid w:val="00142538"/>
    <w:rsid w:val="00142BB9"/>
    <w:rsid w:val="001442C6"/>
    <w:rsid w:val="001446E1"/>
    <w:rsid w:val="00144F96"/>
    <w:rsid w:val="00146C7A"/>
    <w:rsid w:val="001478E4"/>
    <w:rsid w:val="00151155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113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47AB"/>
    <w:rsid w:val="001751AB"/>
    <w:rsid w:val="00175269"/>
    <w:rsid w:val="00175A3F"/>
    <w:rsid w:val="00180A24"/>
    <w:rsid w:val="00180E09"/>
    <w:rsid w:val="00181080"/>
    <w:rsid w:val="00182892"/>
    <w:rsid w:val="001834DD"/>
    <w:rsid w:val="001837C5"/>
    <w:rsid w:val="00183D4C"/>
    <w:rsid w:val="00183DB5"/>
    <w:rsid w:val="00183F6D"/>
    <w:rsid w:val="00183FE5"/>
    <w:rsid w:val="001845EC"/>
    <w:rsid w:val="00185B5D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24B"/>
    <w:rsid w:val="00194EA6"/>
    <w:rsid w:val="00195077"/>
    <w:rsid w:val="00196AA6"/>
    <w:rsid w:val="00196AC7"/>
    <w:rsid w:val="00197BA5"/>
    <w:rsid w:val="001A033F"/>
    <w:rsid w:val="001A08AA"/>
    <w:rsid w:val="001A1113"/>
    <w:rsid w:val="001A1197"/>
    <w:rsid w:val="001A1D06"/>
    <w:rsid w:val="001A272A"/>
    <w:rsid w:val="001A59CB"/>
    <w:rsid w:val="001A5F4B"/>
    <w:rsid w:val="001A6EA1"/>
    <w:rsid w:val="001B3474"/>
    <w:rsid w:val="001B4757"/>
    <w:rsid w:val="001B48E5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E4239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10F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0F75"/>
    <w:rsid w:val="002111D6"/>
    <w:rsid w:val="00211FEE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87E"/>
    <w:rsid w:val="00220F84"/>
    <w:rsid w:val="00222897"/>
    <w:rsid w:val="00222B0C"/>
    <w:rsid w:val="00224060"/>
    <w:rsid w:val="00224418"/>
    <w:rsid w:val="00224B51"/>
    <w:rsid w:val="0022589D"/>
    <w:rsid w:val="00225A5D"/>
    <w:rsid w:val="00226787"/>
    <w:rsid w:val="00226E4E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408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605AA"/>
    <w:rsid w:val="00260EC7"/>
    <w:rsid w:val="00260F67"/>
    <w:rsid w:val="00261539"/>
    <w:rsid w:val="0026179F"/>
    <w:rsid w:val="00261AEF"/>
    <w:rsid w:val="00261C03"/>
    <w:rsid w:val="002627ED"/>
    <w:rsid w:val="00262F62"/>
    <w:rsid w:val="002633F1"/>
    <w:rsid w:val="002638B0"/>
    <w:rsid w:val="00264365"/>
    <w:rsid w:val="00264628"/>
    <w:rsid w:val="002666AE"/>
    <w:rsid w:val="00267133"/>
    <w:rsid w:val="00267651"/>
    <w:rsid w:val="00267F36"/>
    <w:rsid w:val="00270194"/>
    <w:rsid w:val="00270883"/>
    <w:rsid w:val="00270DAE"/>
    <w:rsid w:val="00271B05"/>
    <w:rsid w:val="0027369C"/>
    <w:rsid w:val="00274685"/>
    <w:rsid w:val="00274E1A"/>
    <w:rsid w:val="00275251"/>
    <w:rsid w:val="00276EEE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9083C"/>
    <w:rsid w:val="00290B22"/>
    <w:rsid w:val="00292199"/>
    <w:rsid w:val="002938E9"/>
    <w:rsid w:val="002939AF"/>
    <w:rsid w:val="00294491"/>
    <w:rsid w:val="00294BDE"/>
    <w:rsid w:val="002978D4"/>
    <w:rsid w:val="00297B8B"/>
    <w:rsid w:val="002A0CED"/>
    <w:rsid w:val="002A1275"/>
    <w:rsid w:val="002A245D"/>
    <w:rsid w:val="002A3200"/>
    <w:rsid w:val="002A3413"/>
    <w:rsid w:val="002A376D"/>
    <w:rsid w:val="002A403A"/>
    <w:rsid w:val="002A41F1"/>
    <w:rsid w:val="002A49D9"/>
    <w:rsid w:val="002A4CD0"/>
    <w:rsid w:val="002A4FDE"/>
    <w:rsid w:val="002A5319"/>
    <w:rsid w:val="002A5A96"/>
    <w:rsid w:val="002A73B2"/>
    <w:rsid w:val="002A741F"/>
    <w:rsid w:val="002A7590"/>
    <w:rsid w:val="002A7A12"/>
    <w:rsid w:val="002A7DA6"/>
    <w:rsid w:val="002B3422"/>
    <w:rsid w:val="002B3A16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3C6A"/>
    <w:rsid w:val="002C469A"/>
    <w:rsid w:val="002C4AC9"/>
    <w:rsid w:val="002C4B52"/>
    <w:rsid w:val="002C577C"/>
    <w:rsid w:val="002C5CAC"/>
    <w:rsid w:val="002C714D"/>
    <w:rsid w:val="002C7AE8"/>
    <w:rsid w:val="002D011D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3D92"/>
    <w:rsid w:val="002E403E"/>
    <w:rsid w:val="002E405C"/>
    <w:rsid w:val="002E4A20"/>
    <w:rsid w:val="002E4AD8"/>
    <w:rsid w:val="002E4C74"/>
    <w:rsid w:val="002E4D00"/>
    <w:rsid w:val="002E5961"/>
    <w:rsid w:val="002E670F"/>
    <w:rsid w:val="002E6A7F"/>
    <w:rsid w:val="002E6ECC"/>
    <w:rsid w:val="002F158C"/>
    <w:rsid w:val="002F16FD"/>
    <w:rsid w:val="002F21E0"/>
    <w:rsid w:val="002F261F"/>
    <w:rsid w:val="002F2D57"/>
    <w:rsid w:val="002F2D93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426"/>
    <w:rsid w:val="00325C08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1647"/>
    <w:rsid w:val="00352CCD"/>
    <w:rsid w:val="00352F9F"/>
    <w:rsid w:val="0035313A"/>
    <w:rsid w:val="003538A2"/>
    <w:rsid w:val="00353CF6"/>
    <w:rsid w:val="00355289"/>
    <w:rsid w:val="00355873"/>
    <w:rsid w:val="00355A64"/>
    <w:rsid w:val="00355F6E"/>
    <w:rsid w:val="0035660F"/>
    <w:rsid w:val="0035682A"/>
    <w:rsid w:val="00356C01"/>
    <w:rsid w:val="0035777E"/>
    <w:rsid w:val="003606FB"/>
    <w:rsid w:val="003628B9"/>
    <w:rsid w:val="00362D8F"/>
    <w:rsid w:val="00363781"/>
    <w:rsid w:val="00363CBC"/>
    <w:rsid w:val="00365319"/>
    <w:rsid w:val="00366337"/>
    <w:rsid w:val="0036743C"/>
    <w:rsid w:val="00367724"/>
    <w:rsid w:val="00370290"/>
    <w:rsid w:val="0037098A"/>
    <w:rsid w:val="00370C0B"/>
    <w:rsid w:val="003710A4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702"/>
    <w:rsid w:val="00377BA6"/>
    <w:rsid w:val="00380482"/>
    <w:rsid w:val="00380C2E"/>
    <w:rsid w:val="00380E54"/>
    <w:rsid w:val="00382B85"/>
    <w:rsid w:val="00383E37"/>
    <w:rsid w:val="003847F6"/>
    <w:rsid w:val="00385282"/>
    <w:rsid w:val="00386B8C"/>
    <w:rsid w:val="00391690"/>
    <w:rsid w:val="00393042"/>
    <w:rsid w:val="0039353B"/>
    <w:rsid w:val="00394AD5"/>
    <w:rsid w:val="00395B3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A7E0F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144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2E3E"/>
    <w:rsid w:val="003D4215"/>
    <w:rsid w:val="003D4266"/>
    <w:rsid w:val="003D4305"/>
    <w:rsid w:val="003D4A06"/>
    <w:rsid w:val="003D4C47"/>
    <w:rsid w:val="003D7323"/>
    <w:rsid w:val="003D7719"/>
    <w:rsid w:val="003E036A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0EDB"/>
    <w:rsid w:val="003F1C1B"/>
    <w:rsid w:val="003F24ED"/>
    <w:rsid w:val="003F3A2F"/>
    <w:rsid w:val="003F67F0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1B1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09B"/>
    <w:rsid w:val="00430497"/>
    <w:rsid w:val="00430DCF"/>
    <w:rsid w:val="00430EA5"/>
    <w:rsid w:val="0043113C"/>
    <w:rsid w:val="00431BBF"/>
    <w:rsid w:val="00433AF1"/>
    <w:rsid w:val="00434082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1D99"/>
    <w:rsid w:val="00442337"/>
    <w:rsid w:val="00443043"/>
    <w:rsid w:val="00444884"/>
    <w:rsid w:val="004452F9"/>
    <w:rsid w:val="00446408"/>
    <w:rsid w:val="00446B49"/>
    <w:rsid w:val="004470C6"/>
    <w:rsid w:val="00450F27"/>
    <w:rsid w:val="004510E5"/>
    <w:rsid w:val="00452E24"/>
    <w:rsid w:val="004533E9"/>
    <w:rsid w:val="00453DC1"/>
    <w:rsid w:val="00454325"/>
    <w:rsid w:val="004543C3"/>
    <w:rsid w:val="00454F5B"/>
    <w:rsid w:val="00454FA3"/>
    <w:rsid w:val="00454FFB"/>
    <w:rsid w:val="004555E9"/>
    <w:rsid w:val="00456A75"/>
    <w:rsid w:val="004572F8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70C2E"/>
    <w:rsid w:val="00471125"/>
    <w:rsid w:val="004724F9"/>
    <w:rsid w:val="00472EC8"/>
    <w:rsid w:val="0047437A"/>
    <w:rsid w:val="00475DAD"/>
    <w:rsid w:val="00476331"/>
    <w:rsid w:val="004766AD"/>
    <w:rsid w:val="00480513"/>
    <w:rsid w:val="00480CC2"/>
    <w:rsid w:val="00480E42"/>
    <w:rsid w:val="00482099"/>
    <w:rsid w:val="004839A5"/>
    <w:rsid w:val="00484A5C"/>
    <w:rsid w:val="00484C5D"/>
    <w:rsid w:val="00484CAA"/>
    <w:rsid w:val="0048543E"/>
    <w:rsid w:val="00486312"/>
    <w:rsid w:val="00486800"/>
    <w:rsid w:val="004868C1"/>
    <w:rsid w:val="00486F64"/>
    <w:rsid w:val="0048750F"/>
    <w:rsid w:val="00487E1B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1945"/>
    <w:rsid w:val="004A382D"/>
    <w:rsid w:val="004A3B6D"/>
    <w:rsid w:val="004A44F1"/>
    <w:rsid w:val="004A4606"/>
    <w:rsid w:val="004A495F"/>
    <w:rsid w:val="004A4B55"/>
    <w:rsid w:val="004A598A"/>
    <w:rsid w:val="004A60F2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0CF5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737D"/>
    <w:rsid w:val="004D7830"/>
    <w:rsid w:val="004D7F0A"/>
    <w:rsid w:val="004E0CEB"/>
    <w:rsid w:val="004E2659"/>
    <w:rsid w:val="004E2C0A"/>
    <w:rsid w:val="004E33CA"/>
    <w:rsid w:val="004E348C"/>
    <w:rsid w:val="004E39EE"/>
    <w:rsid w:val="004E453C"/>
    <w:rsid w:val="004E475C"/>
    <w:rsid w:val="004E4B84"/>
    <w:rsid w:val="004E4D6E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0F62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042A"/>
    <w:rsid w:val="005017F7"/>
    <w:rsid w:val="00501E41"/>
    <w:rsid w:val="00501FA7"/>
    <w:rsid w:val="005034DC"/>
    <w:rsid w:val="00503762"/>
    <w:rsid w:val="00504E28"/>
    <w:rsid w:val="00504FF1"/>
    <w:rsid w:val="00505BFA"/>
    <w:rsid w:val="005062C0"/>
    <w:rsid w:val="005071B4"/>
    <w:rsid w:val="00507687"/>
    <w:rsid w:val="005078F9"/>
    <w:rsid w:val="00510F45"/>
    <w:rsid w:val="00511651"/>
    <w:rsid w:val="005117A9"/>
    <w:rsid w:val="00511B97"/>
    <w:rsid w:val="00511C34"/>
    <w:rsid w:val="00511F57"/>
    <w:rsid w:val="00512A84"/>
    <w:rsid w:val="00513AA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8F3"/>
    <w:rsid w:val="005243B8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5432"/>
    <w:rsid w:val="00545791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806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D9C"/>
    <w:rsid w:val="005844D5"/>
    <w:rsid w:val="0058519C"/>
    <w:rsid w:val="005853EF"/>
    <w:rsid w:val="005861CD"/>
    <w:rsid w:val="005879CF"/>
    <w:rsid w:val="00587B5A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56F9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1E1"/>
    <w:rsid w:val="005B6997"/>
    <w:rsid w:val="005B6FD3"/>
    <w:rsid w:val="005C07DD"/>
    <w:rsid w:val="005C1EA6"/>
    <w:rsid w:val="005C29AC"/>
    <w:rsid w:val="005C2C3A"/>
    <w:rsid w:val="005C3639"/>
    <w:rsid w:val="005C386A"/>
    <w:rsid w:val="005C5341"/>
    <w:rsid w:val="005C5424"/>
    <w:rsid w:val="005C6087"/>
    <w:rsid w:val="005C7E1C"/>
    <w:rsid w:val="005D0B99"/>
    <w:rsid w:val="005D308E"/>
    <w:rsid w:val="005D3A48"/>
    <w:rsid w:val="005D40F7"/>
    <w:rsid w:val="005D4582"/>
    <w:rsid w:val="005D4FD2"/>
    <w:rsid w:val="005D5863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4A0D"/>
    <w:rsid w:val="005E62C5"/>
    <w:rsid w:val="005F036C"/>
    <w:rsid w:val="005F0D6A"/>
    <w:rsid w:val="005F1B47"/>
    <w:rsid w:val="005F2145"/>
    <w:rsid w:val="005F2F44"/>
    <w:rsid w:val="005F329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10B99"/>
    <w:rsid w:val="00611E51"/>
    <w:rsid w:val="006121E6"/>
    <w:rsid w:val="006125D4"/>
    <w:rsid w:val="006134CD"/>
    <w:rsid w:val="00613F9C"/>
    <w:rsid w:val="006144A1"/>
    <w:rsid w:val="006144B8"/>
    <w:rsid w:val="006153A1"/>
    <w:rsid w:val="00615766"/>
    <w:rsid w:val="00615EBB"/>
    <w:rsid w:val="00616096"/>
    <w:rsid w:val="006160A2"/>
    <w:rsid w:val="00616243"/>
    <w:rsid w:val="00616477"/>
    <w:rsid w:val="00616A6E"/>
    <w:rsid w:val="00620173"/>
    <w:rsid w:val="00624139"/>
    <w:rsid w:val="00626997"/>
    <w:rsid w:val="006278AF"/>
    <w:rsid w:val="00627AA4"/>
    <w:rsid w:val="00627D7D"/>
    <w:rsid w:val="006302AA"/>
    <w:rsid w:val="0063056B"/>
    <w:rsid w:val="00630C8C"/>
    <w:rsid w:val="0063120A"/>
    <w:rsid w:val="00631418"/>
    <w:rsid w:val="00632D9F"/>
    <w:rsid w:val="00633657"/>
    <w:rsid w:val="00633C2A"/>
    <w:rsid w:val="00634257"/>
    <w:rsid w:val="006359E2"/>
    <w:rsid w:val="006363BD"/>
    <w:rsid w:val="00636446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8CB"/>
    <w:rsid w:val="00650DDE"/>
    <w:rsid w:val="00651616"/>
    <w:rsid w:val="006520B7"/>
    <w:rsid w:val="006547CE"/>
    <w:rsid w:val="0065505B"/>
    <w:rsid w:val="006559F8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30D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AE"/>
    <w:rsid w:val="006921CF"/>
    <w:rsid w:val="006923C1"/>
    <w:rsid w:val="006925B0"/>
    <w:rsid w:val="00692735"/>
    <w:rsid w:val="00692A68"/>
    <w:rsid w:val="00692EA6"/>
    <w:rsid w:val="00694114"/>
    <w:rsid w:val="00694575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4F8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3E4E"/>
    <w:rsid w:val="006C4D26"/>
    <w:rsid w:val="006C4E43"/>
    <w:rsid w:val="006C643E"/>
    <w:rsid w:val="006C79CE"/>
    <w:rsid w:val="006C7A58"/>
    <w:rsid w:val="006D036B"/>
    <w:rsid w:val="006D0B2B"/>
    <w:rsid w:val="006D1E6E"/>
    <w:rsid w:val="006D2932"/>
    <w:rsid w:val="006D3671"/>
    <w:rsid w:val="006D368E"/>
    <w:rsid w:val="006D4176"/>
    <w:rsid w:val="006D5CC1"/>
    <w:rsid w:val="006E0A73"/>
    <w:rsid w:val="006E0FEE"/>
    <w:rsid w:val="006E123E"/>
    <w:rsid w:val="006E15CC"/>
    <w:rsid w:val="006E339A"/>
    <w:rsid w:val="006E363F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4CC1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878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6D"/>
    <w:rsid w:val="00725FF7"/>
    <w:rsid w:val="00727017"/>
    <w:rsid w:val="00727EE2"/>
    <w:rsid w:val="00727FB0"/>
    <w:rsid w:val="00730655"/>
    <w:rsid w:val="007306D1"/>
    <w:rsid w:val="007311A9"/>
    <w:rsid w:val="00731D77"/>
    <w:rsid w:val="00732360"/>
    <w:rsid w:val="00732987"/>
    <w:rsid w:val="0073390A"/>
    <w:rsid w:val="00733B94"/>
    <w:rsid w:val="00734E64"/>
    <w:rsid w:val="00735689"/>
    <w:rsid w:val="00735905"/>
    <w:rsid w:val="00736B37"/>
    <w:rsid w:val="00737146"/>
    <w:rsid w:val="00740253"/>
    <w:rsid w:val="00740A35"/>
    <w:rsid w:val="00740A5F"/>
    <w:rsid w:val="0074188D"/>
    <w:rsid w:val="0074288A"/>
    <w:rsid w:val="00743950"/>
    <w:rsid w:val="007445CB"/>
    <w:rsid w:val="0074531C"/>
    <w:rsid w:val="00750747"/>
    <w:rsid w:val="00750ABA"/>
    <w:rsid w:val="00750E8B"/>
    <w:rsid w:val="007520B4"/>
    <w:rsid w:val="00753B74"/>
    <w:rsid w:val="0075539E"/>
    <w:rsid w:val="00760CB5"/>
    <w:rsid w:val="00760F33"/>
    <w:rsid w:val="007619E9"/>
    <w:rsid w:val="007624D6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064D"/>
    <w:rsid w:val="00771403"/>
    <w:rsid w:val="007733C1"/>
    <w:rsid w:val="00774431"/>
    <w:rsid w:val="00774AED"/>
    <w:rsid w:val="00775B01"/>
    <w:rsid w:val="007763C1"/>
    <w:rsid w:val="00776512"/>
    <w:rsid w:val="00776FC1"/>
    <w:rsid w:val="007775FD"/>
    <w:rsid w:val="00777DBC"/>
    <w:rsid w:val="00777E82"/>
    <w:rsid w:val="0078034A"/>
    <w:rsid w:val="007807A5"/>
    <w:rsid w:val="00781359"/>
    <w:rsid w:val="007822DC"/>
    <w:rsid w:val="00782EE6"/>
    <w:rsid w:val="0078343E"/>
    <w:rsid w:val="0078387C"/>
    <w:rsid w:val="00784768"/>
    <w:rsid w:val="0078560F"/>
    <w:rsid w:val="00785FED"/>
    <w:rsid w:val="0078653A"/>
    <w:rsid w:val="00786921"/>
    <w:rsid w:val="00786DF9"/>
    <w:rsid w:val="007873C7"/>
    <w:rsid w:val="00787592"/>
    <w:rsid w:val="00791720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1468"/>
    <w:rsid w:val="007B1E4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3DA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1A68"/>
    <w:rsid w:val="007D554C"/>
    <w:rsid w:val="007D66AB"/>
    <w:rsid w:val="007D72C3"/>
    <w:rsid w:val="007D75E5"/>
    <w:rsid w:val="007D773E"/>
    <w:rsid w:val="007E066E"/>
    <w:rsid w:val="007E0A1B"/>
    <w:rsid w:val="007E113A"/>
    <w:rsid w:val="007E1356"/>
    <w:rsid w:val="007E18FD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C4A"/>
    <w:rsid w:val="007F3EC4"/>
    <w:rsid w:val="007F51B2"/>
    <w:rsid w:val="007F5555"/>
    <w:rsid w:val="007F5588"/>
    <w:rsid w:val="007F5C71"/>
    <w:rsid w:val="007F61D1"/>
    <w:rsid w:val="007F660F"/>
    <w:rsid w:val="007F7D3F"/>
    <w:rsid w:val="007F7E60"/>
    <w:rsid w:val="00800035"/>
    <w:rsid w:val="008004B4"/>
    <w:rsid w:val="008018F9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54CF"/>
    <w:rsid w:val="008255B9"/>
    <w:rsid w:val="00825CD8"/>
    <w:rsid w:val="00827324"/>
    <w:rsid w:val="0083007E"/>
    <w:rsid w:val="008304F7"/>
    <w:rsid w:val="00830516"/>
    <w:rsid w:val="00831113"/>
    <w:rsid w:val="00831BC0"/>
    <w:rsid w:val="0083261C"/>
    <w:rsid w:val="0083276B"/>
    <w:rsid w:val="008330D2"/>
    <w:rsid w:val="00833F0D"/>
    <w:rsid w:val="008345D5"/>
    <w:rsid w:val="008351FA"/>
    <w:rsid w:val="00835625"/>
    <w:rsid w:val="00835777"/>
    <w:rsid w:val="008358DA"/>
    <w:rsid w:val="008361B2"/>
    <w:rsid w:val="008366A5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67086"/>
    <w:rsid w:val="00870098"/>
    <w:rsid w:val="008715D3"/>
    <w:rsid w:val="00871C34"/>
    <w:rsid w:val="0087292B"/>
    <w:rsid w:val="0087323C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3EF"/>
    <w:rsid w:val="0089647D"/>
    <w:rsid w:val="0089688E"/>
    <w:rsid w:val="00897768"/>
    <w:rsid w:val="008A0315"/>
    <w:rsid w:val="008A0CED"/>
    <w:rsid w:val="008A1CD4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C007F"/>
    <w:rsid w:val="008C0606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416"/>
    <w:rsid w:val="008D3ABD"/>
    <w:rsid w:val="008D55E9"/>
    <w:rsid w:val="008D6657"/>
    <w:rsid w:val="008D6A5B"/>
    <w:rsid w:val="008D6CF4"/>
    <w:rsid w:val="008D7949"/>
    <w:rsid w:val="008E0031"/>
    <w:rsid w:val="008E0215"/>
    <w:rsid w:val="008E0A65"/>
    <w:rsid w:val="008E0A6E"/>
    <w:rsid w:val="008E157C"/>
    <w:rsid w:val="008E1F60"/>
    <w:rsid w:val="008E2D37"/>
    <w:rsid w:val="008E307E"/>
    <w:rsid w:val="008E4588"/>
    <w:rsid w:val="008E471E"/>
    <w:rsid w:val="008E5084"/>
    <w:rsid w:val="008E51E4"/>
    <w:rsid w:val="008E531E"/>
    <w:rsid w:val="008F25B6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6CA3"/>
    <w:rsid w:val="00907084"/>
    <w:rsid w:val="009101E2"/>
    <w:rsid w:val="0091172A"/>
    <w:rsid w:val="00912277"/>
    <w:rsid w:val="0091300D"/>
    <w:rsid w:val="00913780"/>
    <w:rsid w:val="009144A6"/>
    <w:rsid w:val="00914FD5"/>
    <w:rsid w:val="00915156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CC1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6163"/>
    <w:rsid w:val="009268CB"/>
    <w:rsid w:val="00927316"/>
    <w:rsid w:val="00930115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034D"/>
    <w:rsid w:val="00940674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0DF"/>
    <w:rsid w:val="009638D6"/>
    <w:rsid w:val="009650A6"/>
    <w:rsid w:val="009658B1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085A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1C8D"/>
    <w:rsid w:val="00992F55"/>
    <w:rsid w:val="009932AC"/>
    <w:rsid w:val="00994351"/>
    <w:rsid w:val="00994BB8"/>
    <w:rsid w:val="00994D80"/>
    <w:rsid w:val="00995097"/>
    <w:rsid w:val="00996A8F"/>
    <w:rsid w:val="00997768"/>
    <w:rsid w:val="009A0343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0DE9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3C7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0A34"/>
    <w:rsid w:val="009F1009"/>
    <w:rsid w:val="009F1E1B"/>
    <w:rsid w:val="009F2238"/>
    <w:rsid w:val="009F2935"/>
    <w:rsid w:val="009F3A18"/>
    <w:rsid w:val="009F3D0E"/>
    <w:rsid w:val="009F3DAC"/>
    <w:rsid w:val="009F5518"/>
    <w:rsid w:val="00A0088D"/>
    <w:rsid w:val="00A01A70"/>
    <w:rsid w:val="00A02C9C"/>
    <w:rsid w:val="00A030B5"/>
    <w:rsid w:val="00A064D8"/>
    <w:rsid w:val="00A0758F"/>
    <w:rsid w:val="00A1017E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68BC"/>
    <w:rsid w:val="00A30E76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6EC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39A8"/>
    <w:rsid w:val="00A54165"/>
    <w:rsid w:val="00A548D8"/>
    <w:rsid w:val="00A54FEC"/>
    <w:rsid w:val="00A5587C"/>
    <w:rsid w:val="00A55E2F"/>
    <w:rsid w:val="00A562A4"/>
    <w:rsid w:val="00A577CE"/>
    <w:rsid w:val="00A57F9C"/>
    <w:rsid w:val="00A604A4"/>
    <w:rsid w:val="00A60613"/>
    <w:rsid w:val="00A61392"/>
    <w:rsid w:val="00A61823"/>
    <w:rsid w:val="00A61B7D"/>
    <w:rsid w:val="00A63AF5"/>
    <w:rsid w:val="00A63F0C"/>
    <w:rsid w:val="00A6469D"/>
    <w:rsid w:val="00A647A2"/>
    <w:rsid w:val="00A654B9"/>
    <w:rsid w:val="00A6605B"/>
    <w:rsid w:val="00A66ADC"/>
    <w:rsid w:val="00A66F4D"/>
    <w:rsid w:val="00A7057A"/>
    <w:rsid w:val="00A7092B"/>
    <w:rsid w:val="00A7147D"/>
    <w:rsid w:val="00A72C93"/>
    <w:rsid w:val="00A741DF"/>
    <w:rsid w:val="00A74727"/>
    <w:rsid w:val="00A75ACA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AA7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607"/>
    <w:rsid w:val="00AB5C9D"/>
    <w:rsid w:val="00AC0263"/>
    <w:rsid w:val="00AC27DB"/>
    <w:rsid w:val="00AC283F"/>
    <w:rsid w:val="00AC2BEC"/>
    <w:rsid w:val="00AC2CAC"/>
    <w:rsid w:val="00AC33A1"/>
    <w:rsid w:val="00AC3425"/>
    <w:rsid w:val="00AC355E"/>
    <w:rsid w:val="00AC4347"/>
    <w:rsid w:val="00AC6D6B"/>
    <w:rsid w:val="00AC7522"/>
    <w:rsid w:val="00AD0A83"/>
    <w:rsid w:val="00AD0AF0"/>
    <w:rsid w:val="00AD2445"/>
    <w:rsid w:val="00AD264E"/>
    <w:rsid w:val="00AD2A5D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5EAE"/>
    <w:rsid w:val="00AE6068"/>
    <w:rsid w:val="00AE67D0"/>
    <w:rsid w:val="00AE70D4"/>
    <w:rsid w:val="00AE7126"/>
    <w:rsid w:val="00AE7868"/>
    <w:rsid w:val="00AE7B8B"/>
    <w:rsid w:val="00AF0407"/>
    <w:rsid w:val="00AF206C"/>
    <w:rsid w:val="00AF287F"/>
    <w:rsid w:val="00AF371A"/>
    <w:rsid w:val="00AF371E"/>
    <w:rsid w:val="00AF38A1"/>
    <w:rsid w:val="00AF43AD"/>
    <w:rsid w:val="00AF4AF9"/>
    <w:rsid w:val="00AF4D8B"/>
    <w:rsid w:val="00AF53CE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604"/>
    <w:rsid w:val="00B067CA"/>
    <w:rsid w:val="00B07D44"/>
    <w:rsid w:val="00B11026"/>
    <w:rsid w:val="00B118FE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0F8A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6727"/>
    <w:rsid w:val="00B267C4"/>
    <w:rsid w:val="00B27277"/>
    <w:rsid w:val="00B30BE3"/>
    <w:rsid w:val="00B3200E"/>
    <w:rsid w:val="00B32C7A"/>
    <w:rsid w:val="00B334F7"/>
    <w:rsid w:val="00B348D8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42E"/>
    <w:rsid w:val="00B43D0C"/>
    <w:rsid w:val="00B4418F"/>
    <w:rsid w:val="00B457B4"/>
    <w:rsid w:val="00B46ADC"/>
    <w:rsid w:val="00B50801"/>
    <w:rsid w:val="00B50D8C"/>
    <w:rsid w:val="00B523A6"/>
    <w:rsid w:val="00B529B5"/>
    <w:rsid w:val="00B53219"/>
    <w:rsid w:val="00B53BCD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2416"/>
    <w:rsid w:val="00B74347"/>
    <w:rsid w:val="00B74372"/>
    <w:rsid w:val="00B74798"/>
    <w:rsid w:val="00B74CB7"/>
    <w:rsid w:val="00B75525"/>
    <w:rsid w:val="00B755BD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8B6"/>
    <w:rsid w:val="00B87CA2"/>
    <w:rsid w:val="00B90BD6"/>
    <w:rsid w:val="00B910F3"/>
    <w:rsid w:val="00B91A3D"/>
    <w:rsid w:val="00B91AAA"/>
    <w:rsid w:val="00B91B5F"/>
    <w:rsid w:val="00B9212C"/>
    <w:rsid w:val="00B943FB"/>
    <w:rsid w:val="00B949D8"/>
    <w:rsid w:val="00B94B66"/>
    <w:rsid w:val="00B960A0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3856"/>
    <w:rsid w:val="00BA428E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B7B09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1332"/>
    <w:rsid w:val="00BD2252"/>
    <w:rsid w:val="00BD28BF"/>
    <w:rsid w:val="00BD36B4"/>
    <w:rsid w:val="00BD3ECD"/>
    <w:rsid w:val="00BD52F4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1B58"/>
    <w:rsid w:val="00BE328D"/>
    <w:rsid w:val="00BE32B8"/>
    <w:rsid w:val="00BE33AE"/>
    <w:rsid w:val="00BE345A"/>
    <w:rsid w:val="00BE4B76"/>
    <w:rsid w:val="00BE5E89"/>
    <w:rsid w:val="00BE5FB6"/>
    <w:rsid w:val="00BE60F2"/>
    <w:rsid w:val="00BE6D3F"/>
    <w:rsid w:val="00BE7232"/>
    <w:rsid w:val="00BE7F31"/>
    <w:rsid w:val="00BF046F"/>
    <w:rsid w:val="00BF11CA"/>
    <w:rsid w:val="00BF165E"/>
    <w:rsid w:val="00BF1BB5"/>
    <w:rsid w:val="00BF21BD"/>
    <w:rsid w:val="00BF2C9B"/>
    <w:rsid w:val="00BF3EB1"/>
    <w:rsid w:val="00BF48D7"/>
    <w:rsid w:val="00BF4F01"/>
    <w:rsid w:val="00BF520F"/>
    <w:rsid w:val="00BF5503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92C"/>
    <w:rsid w:val="00C07E85"/>
    <w:rsid w:val="00C10EC2"/>
    <w:rsid w:val="00C1329B"/>
    <w:rsid w:val="00C13397"/>
    <w:rsid w:val="00C13F44"/>
    <w:rsid w:val="00C14203"/>
    <w:rsid w:val="00C1544F"/>
    <w:rsid w:val="00C1572F"/>
    <w:rsid w:val="00C17C75"/>
    <w:rsid w:val="00C22C4A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27E1D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208F"/>
    <w:rsid w:val="00C43BA1"/>
    <w:rsid w:val="00C43DAB"/>
    <w:rsid w:val="00C45AF7"/>
    <w:rsid w:val="00C462C8"/>
    <w:rsid w:val="00C4748D"/>
    <w:rsid w:val="00C47F08"/>
    <w:rsid w:val="00C514A6"/>
    <w:rsid w:val="00C51B91"/>
    <w:rsid w:val="00C52BA1"/>
    <w:rsid w:val="00C53A4D"/>
    <w:rsid w:val="00C54C67"/>
    <w:rsid w:val="00C54D3A"/>
    <w:rsid w:val="00C55D13"/>
    <w:rsid w:val="00C5739F"/>
    <w:rsid w:val="00C57A60"/>
    <w:rsid w:val="00C57C8E"/>
    <w:rsid w:val="00C57CF0"/>
    <w:rsid w:val="00C605EC"/>
    <w:rsid w:val="00C6099D"/>
    <w:rsid w:val="00C6141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5C9B"/>
    <w:rsid w:val="00C75CA4"/>
    <w:rsid w:val="00C76312"/>
    <w:rsid w:val="00C76A13"/>
    <w:rsid w:val="00C77DD9"/>
    <w:rsid w:val="00C815FF"/>
    <w:rsid w:val="00C8245D"/>
    <w:rsid w:val="00C82A41"/>
    <w:rsid w:val="00C83BE6"/>
    <w:rsid w:val="00C8472A"/>
    <w:rsid w:val="00C8498F"/>
    <w:rsid w:val="00C84A97"/>
    <w:rsid w:val="00C85354"/>
    <w:rsid w:val="00C86ABA"/>
    <w:rsid w:val="00C90216"/>
    <w:rsid w:val="00C92935"/>
    <w:rsid w:val="00C92C22"/>
    <w:rsid w:val="00C943F3"/>
    <w:rsid w:val="00C94950"/>
    <w:rsid w:val="00C956D6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7337"/>
    <w:rsid w:val="00CA7EE7"/>
    <w:rsid w:val="00CB0305"/>
    <w:rsid w:val="00CB0994"/>
    <w:rsid w:val="00CB2901"/>
    <w:rsid w:val="00CB33C7"/>
    <w:rsid w:val="00CB367B"/>
    <w:rsid w:val="00CB5995"/>
    <w:rsid w:val="00CB603C"/>
    <w:rsid w:val="00CB6DA7"/>
    <w:rsid w:val="00CB7B1E"/>
    <w:rsid w:val="00CB7DE9"/>
    <w:rsid w:val="00CB7E4C"/>
    <w:rsid w:val="00CC0178"/>
    <w:rsid w:val="00CC0565"/>
    <w:rsid w:val="00CC0C02"/>
    <w:rsid w:val="00CC0F14"/>
    <w:rsid w:val="00CC1350"/>
    <w:rsid w:val="00CC25B4"/>
    <w:rsid w:val="00CC3F09"/>
    <w:rsid w:val="00CC479A"/>
    <w:rsid w:val="00CC52D8"/>
    <w:rsid w:val="00CC5F88"/>
    <w:rsid w:val="00CC69C8"/>
    <w:rsid w:val="00CC6B08"/>
    <w:rsid w:val="00CC72B2"/>
    <w:rsid w:val="00CC77A2"/>
    <w:rsid w:val="00CD0714"/>
    <w:rsid w:val="00CD07B2"/>
    <w:rsid w:val="00CD132B"/>
    <w:rsid w:val="00CD16C6"/>
    <w:rsid w:val="00CD1EEE"/>
    <w:rsid w:val="00CD2E0C"/>
    <w:rsid w:val="00CD307E"/>
    <w:rsid w:val="00CD3E02"/>
    <w:rsid w:val="00CD4313"/>
    <w:rsid w:val="00CD629F"/>
    <w:rsid w:val="00CD62FB"/>
    <w:rsid w:val="00CD651D"/>
    <w:rsid w:val="00CD6A1B"/>
    <w:rsid w:val="00CD6F5C"/>
    <w:rsid w:val="00CD75D1"/>
    <w:rsid w:val="00CD7969"/>
    <w:rsid w:val="00CD7B99"/>
    <w:rsid w:val="00CE09BD"/>
    <w:rsid w:val="00CE0A7F"/>
    <w:rsid w:val="00CE1718"/>
    <w:rsid w:val="00CE1A2C"/>
    <w:rsid w:val="00CE253F"/>
    <w:rsid w:val="00CE2D55"/>
    <w:rsid w:val="00CE3FC8"/>
    <w:rsid w:val="00CE587B"/>
    <w:rsid w:val="00CF0E3F"/>
    <w:rsid w:val="00CF2473"/>
    <w:rsid w:val="00CF3125"/>
    <w:rsid w:val="00CF320C"/>
    <w:rsid w:val="00CF3D2E"/>
    <w:rsid w:val="00CF4156"/>
    <w:rsid w:val="00CF55C9"/>
    <w:rsid w:val="00CF5607"/>
    <w:rsid w:val="00CF586F"/>
    <w:rsid w:val="00CF5DF0"/>
    <w:rsid w:val="00D0036C"/>
    <w:rsid w:val="00D00656"/>
    <w:rsid w:val="00D009F8"/>
    <w:rsid w:val="00D011E2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028B"/>
    <w:rsid w:val="00D11118"/>
    <w:rsid w:val="00D11321"/>
    <w:rsid w:val="00D11359"/>
    <w:rsid w:val="00D11AAE"/>
    <w:rsid w:val="00D12554"/>
    <w:rsid w:val="00D12966"/>
    <w:rsid w:val="00D12AFE"/>
    <w:rsid w:val="00D13E5C"/>
    <w:rsid w:val="00D1533D"/>
    <w:rsid w:val="00D21374"/>
    <w:rsid w:val="00D21B61"/>
    <w:rsid w:val="00D220AF"/>
    <w:rsid w:val="00D23977"/>
    <w:rsid w:val="00D24020"/>
    <w:rsid w:val="00D24636"/>
    <w:rsid w:val="00D25131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37EF"/>
    <w:rsid w:val="00D44CE1"/>
    <w:rsid w:val="00D44E8B"/>
    <w:rsid w:val="00D45072"/>
    <w:rsid w:val="00D450A0"/>
    <w:rsid w:val="00D4547F"/>
    <w:rsid w:val="00D45D72"/>
    <w:rsid w:val="00D4636D"/>
    <w:rsid w:val="00D47396"/>
    <w:rsid w:val="00D50DF4"/>
    <w:rsid w:val="00D5127B"/>
    <w:rsid w:val="00D520E4"/>
    <w:rsid w:val="00D52A12"/>
    <w:rsid w:val="00D53A38"/>
    <w:rsid w:val="00D53FF6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649D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3246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1CF9"/>
    <w:rsid w:val="00D9211F"/>
    <w:rsid w:val="00D9221A"/>
    <w:rsid w:val="00D9295E"/>
    <w:rsid w:val="00D9368E"/>
    <w:rsid w:val="00D9412C"/>
    <w:rsid w:val="00D9475B"/>
    <w:rsid w:val="00D94946"/>
    <w:rsid w:val="00D95B41"/>
    <w:rsid w:val="00D96859"/>
    <w:rsid w:val="00D968D0"/>
    <w:rsid w:val="00D96B92"/>
    <w:rsid w:val="00D97F0C"/>
    <w:rsid w:val="00DA3A86"/>
    <w:rsid w:val="00DA4884"/>
    <w:rsid w:val="00DA65D9"/>
    <w:rsid w:val="00DA6F7C"/>
    <w:rsid w:val="00DA7787"/>
    <w:rsid w:val="00DA7AD7"/>
    <w:rsid w:val="00DA7B2A"/>
    <w:rsid w:val="00DB0E03"/>
    <w:rsid w:val="00DB46AB"/>
    <w:rsid w:val="00DB68CE"/>
    <w:rsid w:val="00DC002F"/>
    <w:rsid w:val="00DC0AD8"/>
    <w:rsid w:val="00DC0E8D"/>
    <w:rsid w:val="00DC14B8"/>
    <w:rsid w:val="00DC18D0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7DC"/>
    <w:rsid w:val="00DC7EA5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223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776"/>
    <w:rsid w:val="00DF2B9C"/>
    <w:rsid w:val="00DF2C9E"/>
    <w:rsid w:val="00DF2CE6"/>
    <w:rsid w:val="00DF2FA3"/>
    <w:rsid w:val="00DF3179"/>
    <w:rsid w:val="00DF368B"/>
    <w:rsid w:val="00DF4A7D"/>
    <w:rsid w:val="00DF6F91"/>
    <w:rsid w:val="00DF7E52"/>
    <w:rsid w:val="00E00A91"/>
    <w:rsid w:val="00E00E3E"/>
    <w:rsid w:val="00E0132A"/>
    <w:rsid w:val="00E01FD4"/>
    <w:rsid w:val="00E0227D"/>
    <w:rsid w:val="00E02FAE"/>
    <w:rsid w:val="00E038E4"/>
    <w:rsid w:val="00E039F7"/>
    <w:rsid w:val="00E04731"/>
    <w:rsid w:val="00E04B84"/>
    <w:rsid w:val="00E04BA7"/>
    <w:rsid w:val="00E0604E"/>
    <w:rsid w:val="00E06466"/>
    <w:rsid w:val="00E06835"/>
    <w:rsid w:val="00E06B8B"/>
    <w:rsid w:val="00E06FDA"/>
    <w:rsid w:val="00E07DEF"/>
    <w:rsid w:val="00E12224"/>
    <w:rsid w:val="00E12852"/>
    <w:rsid w:val="00E1360E"/>
    <w:rsid w:val="00E13DCA"/>
    <w:rsid w:val="00E14747"/>
    <w:rsid w:val="00E14A51"/>
    <w:rsid w:val="00E14D3F"/>
    <w:rsid w:val="00E155F2"/>
    <w:rsid w:val="00E156C6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05C"/>
    <w:rsid w:val="00E319F1"/>
    <w:rsid w:val="00E32509"/>
    <w:rsid w:val="00E33CD2"/>
    <w:rsid w:val="00E33CEF"/>
    <w:rsid w:val="00E33D96"/>
    <w:rsid w:val="00E34676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33CF"/>
    <w:rsid w:val="00E440E1"/>
    <w:rsid w:val="00E44115"/>
    <w:rsid w:val="00E44E00"/>
    <w:rsid w:val="00E45C7E"/>
    <w:rsid w:val="00E465FC"/>
    <w:rsid w:val="00E47E0F"/>
    <w:rsid w:val="00E50038"/>
    <w:rsid w:val="00E50735"/>
    <w:rsid w:val="00E516D8"/>
    <w:rsid w:val="00E527C3"/>
    <w:rsid w:val="00E52AB7"/>
    <w:rsid w:val="00E52BDA"/>
    <w:rsid w:val="00E531EB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3CB8"/>
    <w:rsid w:val="00E645AE"/>
    <w:rsid w:val="00E64FB1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6E6"/>
    <w:rsid w:val="00E82B31"/>
    <w:rsid w:val="00E83D2B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665"/>
    <w:rsid w:val="00E92D35"/>
    <w:rsid w:val="00E92D52"/>
    <w:rsid w:val="00E9337F"/>
    <w:rsid w:val="00E9374E"/>
    <w:rsid w:val="00E93FDA"/>
    <w:rsid w:val="00E945AE"/>
    <w:rsid w:val="00E94E7C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1A5F"/>
    <w:rsid w:val="00EA20A7"/>
    <w:rsid w:val="00EA2287"/>
    <w:rsid w:val="00EA2FBC"/>
    <w:rsid w:val="00EA3074"/>
    <w:rsid w:val="00EA3B4F"/>
    <w:rsid w:val="00EA3BCD"/>
    <w:rsid w:val="00EA3C24"/>
    <w:rsid w:val="00EA52F5"/>
    <w:rsid w:val="00EA5B3C"/>
    <w:rsid w:val="00EA73DF"/>
    <w:rsid w:val="00EA74BE"/>
    <w:rsid w:val="00EA79CE"/>
    <w:rsid w:val="00EB0177"/>
    <w:rsid w:val="00EB1531"/>
    <w:rsid w:val="00EB1A9E"/>
    <w:rsid w:val="00EB25A6"/>
    <w:rsid w:val="00EB28C1"/>
    <w:rsid w:val="00EB3553"/>
    <w:rsid w:val="00EB40B3"/>
    <w:rsid w:val="00EB4CB1"/>
    <w:rsid w:val="00EB53C6"/>
    <w:rsid w:val="00EB5836"/>
    <w:rsid w:val="00EB61AE"/>
    <w:rsid w:val="00EB6465"/>
    <w:rsid w:val="00EB673F"/>
    <w:rsid w:val="00EB6FD8"/>
    <w:rsid w:val="00EB7606"/>
    <w:rsid w:val="00EC06D4"/>
    <w:rsid w:val="00EC0A26"/>
    <w:rsid w:val="00EC0E1C"/>
    <w:rsid w:val="00EC0E94"/>
    <w:rsid w:val="00EC0FB3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5693"/>
    <w:rsid w:val="00ED5CDC"/>
    <w:rsid w:val="00ED5F2D"/>
    <w:rsid w:val="00ED78CF"/>
    <w:rsid w:val="00ED7BB0"/>
    <w:rsid w:val="00EE010C"/>
    <w:rsid w:val="00EE0C1B"/>
    <w:rsid w:val="00EE1080"/>
    <w:rsid w:val="00EE14EC"/>
    <w:rsid w:val="00EE4178"/>
    <w:rsid w:val="00EE70D2"/>
    <w:rsid w:val="00EE7D01"/>
    <w:rsid w:val="00EF05D0"/>
    <w:rsid w:val="00EF1327"/>
    <w:rsid w:val="00EF1EC5"/>
    <w:rsid w:val="00EF356F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3E8"/>
    <w:rsid w:val="00F05A1F"/>
    <w:rsid w:val="00F05AC8"/>
    <w:rsid w:val="00F06BA0"/>
    <w:rsid w:val="00F06DE4"/>
    <w:rsid w:val="00F07167"/>
    <w:rsid w:val="00F072D8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1687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999"/>
    <w:rsid w:val="00F31D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47B5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0EFE"/>
    <w:rsid w:val="00F71A47"/>
    <w:rsid w:val="00F7248F"/>
    <w:rsid w:val="00F732DF"/>
    <w:rsid w:val="00F73306"/>
    <w:rsid w:val="00F734C8"/>
    <w:rsid w:val="00F7377B"/>
    <w:rsid w:val="00F76524"/>
    <w:rsid w:val="00F76921"/>
    <w:rsid w:val="00F76AFA"/>
    <w:rsid w:val="00F76CCA"/>
    <w:rsid w:val="00F77482"/>
    <w:rsid w:val="00F77EB0"/>
    <w:rsid w:val="00F81C8B"/>
    <w:rsid w:val="00F82412"/>
    <w:rsid w:val="00F829D2"/>
    <w:rsid w:val="00F83608"/>
    <w:rsid w:val="00F83B14"/>
    <w:rsid w:val="00F8461F"/>
    <w:rsid w:val="00F84827"/>
    <w:rsid w:val="00F851B5"/>
    <w:rsid w:val="00F877BC"/>
    <w:rsid w:val="00F87A2B"/>
    <w:rsid w:val="00F87A92"/>
    <w:rsid w:val="00F87CDD"/>
    <w:rsid w:val="00F91A0C"/>
    <w:rsid w:val="00F93314"/>
    <w:rsid w:val="00F933F0"/>
    <w:rsid w:val="00F937A3"/>
    <w:rsid w:val="00F94715"/>
    <w:rsid w:val="00F947B0"/>
    <w:rsid w:val="00F95EDC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5CE1"/>
    <w:rsid w:val="00FB6705"/>
    <w:rsid w:val="00FB6939"/>
    <w:rsid w:val="00FB7104"/>
    <w:rsid w:val="00FB7D41"/>
    <w:rsid w:val="00FC051F"/>
    <w:rsid w:val="00FC06A3"/>
    <w:rsid w:val="00FC06FF"/>
    <w:rsid w:val="00FC3D2C"/>
    <w:rsid w:val="00FC5778"/>
    <w:rsid w:val="00FC5930"/>
    <w:rsid w:val="00FC69B4"/>
    <w:rsid w:val="00FD01BA"/>
    <w:rsid w:val="00FD0694"/>
    <w:rsid w:val="00FD1C5C"/>
    <w:rsid w:val="00FD24E3"/>
    <w:rsid w:val="00FD25BE"/>
    <w:rsid w:val="00FD2E70"/>
    <w:rsid w:val="00FD49D2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11A"/>
    <w:rsid w:val="00FE2859"/>
    <w:rsid w:val="00FE2F7C"/>
    <w:rsid w:val="00FE5F64"/>
    <w:rsid w:val="00FE7FD7"/>
    <w:rsid w:val="00FF07DB"/>
    <w:rsid w:val="00FF0E8B"/>
    <w:rsid w:val="00FF1095"/>
    <w:rsid w:val="00FF124E"/>
    <w:rsid w:val="00FF1791"/>
    <w:rsid w:val="00FF18E1"/>
    <w:rsid w:val="00FF1FCB"/>
    <w:rsid w:val="00FF2541"/>
    <w:rsid w:val="00FF47F5"/>
    <w:rsid w:val="00FF52D4"/>
    <w:rsid w:val="00FF5935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7B5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C8EEBD-14D1-4966-9EDA-91393737C7BC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7216f5d0-bb44-45fb-bef4-ccb4ce7e2fde"/>
    <ds:schemaRef ds:uri="1957c6a7-a752-4260-b29d-163108d21a45"/>
  </ds:schemaRefs>
</ds:datastoreItem>
</file>

<file path=customXml/itemProps3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13613</TotalTime>
  <Pages>2</Pages>
  <Words>438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870</cp:revision>
  <cp:lastPrinted>2019-04-25T01:09:00Z</cp:lastPrinted>
  <dcterms:created xsi:type="dcterms:W3CDTF">2023-10-29T15:19:00Z</dcterms:created>
  <dcterms:modified xsi:type="dcterms:W3CDTF">2024-04-08T09:55:00Z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